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20CE99FA" w:rsidR="003417F4" w:rsidRPr="00C34936" w:rsidRDefault="00614397">
      <w:pPr>
        <w:rPr>
          <w:rFonts w:ascii="Verdana" w:hAnsi="Verdana"/>
          <w:b/>
          <w:sz w:val="24"/>
          <w:szCs w:val="24"/>
        </w:rPr>
      </w:pPr>
      <w:r w:rsidRPr="00614397">
        <w:rPr>
          <w:rFonts w:ascii="Verdana" w:hAnsi="Verdana"/>
          <w:b/>
          <w:sz w:val="24"/>
          <w:szCs w:val="24"/>
        </w:rPr>
        <w:t xml:space="preserve">Standaardformulier </w:t>
      </w:r>
      <w:r w:rsidR="00136BCF">
        <w:rPr>
          <w:rFonts w:ascii="Verdana" w:hAnsi="Verdana"/>
          <w:b/>
          <w:sz w:val="24"/>
          <w:szCs w:val="24"/>
        </w:rPr>
        <w:t>C</w:t>
      </w:r>
      <w:r w:rsidRPr="00614397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formaat</w:t>
      </w:r>
      <w:r w:rsidRPr="00614397">
        <w:rPr>
          <w:rFonts w:ascii="Verdana" w:hAnsi="Verdana"/>
          <w:b/>
          <w:sz w:val="24"/>
          <w:szCs w:val="24"/>
        </w:rPr>
        <w:t xml:space="preserve"> voor </w:t>
      </w:r>
      <w:r w:rsidR="00136BCF">
        <w:rPr>
          <w:rFonts w:ascii="Verdana" w:hAnsi="Verdana"/>
          <w:b/>
          <w:sz w:val="24"/>
          <w:szCs w:val="24"/>
        </w:rPr>
        <w:t>selectiecriteria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1D4B9E08" w:rsidR="001979B8" w:rsidRPr="003D4246" w:rsidRDefault="00D1150C" w:rsidP="008169E9">
      <w:pPr>
        <w:pStyle w:val="Geenafstand"/>
        <w:rPr>
          <w:rFonts w:ascii="Verdana" w:hAnsi="Verdana"/>
          <w:sz w:val="18"/>
          <w:szCs w:val="18"/>
        </w:rPr>
      </w:pPr>
      <w:r w:rsidRPr="003D4246">
        <w:rPr>
          <w:rFonts w:ascii="Verdana" w:hAnsi="Verdana"/>
          <w:sz w:val="18"/>
          <w:szCs w:val="18"/>
        </w:rPr>
        <w:t xml:space="preserve">Europese aanbesteding Installatieadviseur </w:t>
      </w:r>
      <w:r w:rsidR="00A73FC1" w:rsidRPr="003D4246">
        <w:rPr>
          <w:rFonts w:ascii="Verdana" w:hAnsi="Verdana"/>
          <w:sz w:val="18"/>
          <w:szCs w:val="18"/>
        </w:rPr>
        <w:t xml:space="preserve">W en voor installatieadviseur </w:t>
      </w:r>
      <w:r w:rsidR="008169E9" w:rsidRPr="003D4246">
        <w:rPr>
          <w:rFonts w:ascii="Verdana" w:hAnsi="Verdana"/>
          <w:sz w:val="18"/>
          <w:szCs w:val="18"/>
        </w:rPr>
        <w:t>E Gemeentewerf</w:t>
      </w:r>
      <w:r w:rsidR="00703187" w:rsidRPr="003D4246">
        <w:rPr>
          <w:rFonts w:ascii="Verdana" w:hAnsi="Verdana"/>
          <w:sz w:val="18"/>
          <w:szCs w:val="18"/>
        </w:rPr>
        <w:t xml:space="preserve"> </w:t>
      </w:r>
      <w:r w:rsidR="008169E9" w:rsidRPr="003D4246">
        <w:rPr>
          <w:rFonts w:ascii="Verdana" w:hAnsi="Verdana"/>
          <w:sz w:val="18"/>
          <w:szCs w:val="18"/>
        </w:rPr>
        <w:t>Amstelveen</w:t>
      </w:r>
    </w:p>
    <w:p w14:paraId="0B432BD3" w14:textId="66246007" w:rsidR="001979B8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3D4246">
        <w:rPr>
          <w:rFonts w:ascii="Verdana" w:hAnsi="Verdana"/>
          <w:sz w:val="18"/>
          <w:szCs w:val="18"/>
        </w:rPr>
        <w:t xml:space="preserve">I&amp;A-nummer: </w:t>
      </w:r>
      <w:r w:rsidR="00703187" w:rsidRPr="003D4246">
        <w:rPr>
          <w:rFonts w:ascii="Verdana" w:hAnsi="Verdana"/>
          <w:sz w:val="18"/>
          <w:szCs w:val="18"/>
        </w:rPr>
        <w:t>202</w:t>
      </w:r>
      <w:r w:rsidR="003D4246" w:rsidRPr="003D4246">
        <w:rPr>
          <w:rFonts w:ascii="Verdana" w:hAnsi="Verdana"/>
          <w:sz w:val="18"/>
          <w:szCs w:val="18"/>
        </w:rPr>
        <w:t>6</w:t>
      </w:r>
      <w:r w:rsidR="00703187" w:rsidRPr="003D4246">
        <w:rPr>
          <w:rFonts w:ascii="Verdana" w:hAnsi="Verdana"/>
          <w:sz w:val="18"/>
          <w:szCs w:val="18"/>
        </w:rPr>
        <w:t>_00</w:t>
      </w:r>
      <w:r w:rsidR="003D4246" w:rsidRPr="003D4246">
        <w:rPr>
          <w:rFonts w:ascii="Verdana" w:hAnsi="Verdana"/>
          <w:sz w:val="18"/>
          <w:szCs w:val="18"/>
        </w:rPr>
        <w:t>93</w:t>
      </w:r>
    </w:p>
    <w:p w14:paraId="676FC5EE" w14:textId="77777777" w:rsidR="00FA6182" w:rsidRDefault="00FA6182" w:rsidP="001979B8">
      <w:pPr>
        <w:pStyle w:val="Geenafstand"/>
        <w:rPr>
          <w:rFonts w:ascii="Verdana" w:hAnsi="Verdana"/>
          <w:sz w:val="18"/>
          <w:szCs w:val="18"/>
        </w:rPr>
      </w:pPr>
    </w:p>
    <w:p w14:paraId="6793E4D9" w14:textId="2FBF3B37" w:rsidR="00FA6182" w:rsidRPr="00BD5FCF" w:rsidRDefault="00FA6182" w:rsidP="001979B8">
      <w:pPr>
        <w:pStyle w:val="Geenafstand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 deze bijlage in overeenstemming met de offerteaanvraag in te vullen en in te dienen bij inschrijving</w:t>
      </w:r>
      <w:r w:rsidRPr="005062B2">
        <w:rPr>
          <w:rFonts w:ascii="Verdana" w:hAnsi="Verdana"/>
          <w:b/>
          <w:sz w:val="18"/>
          <w:szCs w:val="18"/>
        </w:rPr>
        <w:t>.</w:t>
      </w:r>
    </w:p>
    <w:p w14:paraId="2AF4FDCB" w14:textId="77777777" w:rsidR="008575C7" w:rsidRDefault="008575C7">
      <w:pPr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BE5152" w14:paraId="496C9BBF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0BFF8" w14:textId="2C68C6EC" w:rsidR="00BE5152" w:rsidRPr="002B0247" w:rsidRDefault="00BE51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F4701">
              <w:rPr>
                <w:rFonts w:ascii="Verdana" w:hAnsi="Verdana"/>
                <w:bCs w:val="0"/>
                <w:sz w:val="18"/>
                <w:szCs w:val="18"/>
              </w:rPr>
              <w:t>Perceel</w:t>
            </w:r>
            <w:r w:rsidR="006E02FB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  <w:r w:rsidR="00D8477A">
              <w:rPr>
                <w:rFonts w:ascii="Verdana" w:hAnsi="Verdana"/>
                <w:bCs w:val="0"/>
                <w:sz w:val="18"/>
                <w:szCs w:val="18"/>
              </w:rPr>
              <w:t>2</w:t>
            </w:r>
          </w:p>
        </w:tc>
        <w:tc>
          <w:tcPr>
            <w:tcW w:w="5097" w:type="dxa"/>
          </w:tcPr>
          <w:p w14:paraId="26D1606A" w14:textId="3FA99E8E" w:rsidR="00BE5152" w:rsidRPr="002B0247" w:rsidRDefault="00B93228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</w:t>
            </w:r>
            <w:r w:rsidRPr="00B93228">
              <w:rPr>
                <w:rFonts w:ascii="Verdana" w:hAnsi="Verdana"/>
                <w:sz w:val="18"/>
                <w:szCs w:val="18"/>
              </w:rPr>
              <w:t>lektrotechnische installaties (E)</w:t>
            </w:r>
          </w:p>
        </w:tc>
      </w:tr>
    </w:tbl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FF5084" w14:paraId="053F4ED6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8EC885A" w14:textId="642B08A3" w:rsidR="00FF5084" w:rsidRPr="002B0247" w:rsidRDefault="00EB51EE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Selectiecriteria</w:t>
            </w:r>
            <w:r w:rsidR="00FF5084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4537B59E" w14:textId="77777777" w:rsidR="00FF5084" w:rsidRPr="002B0247" w:rsidRDefault="00FF5084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</w:t>
            </w:r>
            <w:proofErr w:type="gramStart"/>
            <w:r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markeer</w:t>
            </w:r>
            <w:proofErr w:type="gramEnd"/>
            <w:r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 xml:space="preserve"> met een x</w:t>
            </w: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&gt;</w:t>
            </w:r>
          </w:p>
        </w:tc>
      </w:tr>
      <w:tr w:rsidR="00FF5084" w14:paraId="2B9BA13F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B90B426" w14:textId="3E7DD399" w:rsidR="00FF5084" w:rsidRPr="00D20548" w:rsidRDefault="00EB51EE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A</w:t>
            </w:r>
            <w:r w:rsidR="00312E41" w:rsidRPr="00D2054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– </w:t>
            </w:r>
            <w:r w:rsidR="004500ED" w:rsidRPr="004500ED">
              <w:rPr>
                <w:rFonts w:ascii="Verdana" w:hAnsi="Verdana"/>
                <w:b w:val="0"/>
                <w:bCs w:val="0"/>
                <w:sz w:val="18"/>
                <w:szCs w:val="18"/>
              </w:rPr>
              <w:t>Ervaring met vergelijkbare projecten</w:t>
            </w:r>
          </w:p>
        </w:tc>
        <w:tc>
          <w:tcPr>
            <w:tcW w:w="5097" w:type="dxa"/>
          </w:tcPr>
          <w:p w14:paraId="695BDEA2" w14:textId="77777777" w:rsidR="00FF5084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478DBF9" w14:textId="77777777" w:rsidR="00FF5084" w:rsidRPr="002B0247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FF5084" w14:paraId="0E0879C9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04F5EA6" w14:textId="1788260B" w:rsidR="00FF5084" w:rsidRPr="00D20548" w:rsidRDefault="0004085B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B</w:t>
            </w:r>
            <w:r w:rsidR="00312E41" w:rsidRPr="00D2054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– </w:t>
            </w:r>
            <w:r w:rsidRPr="0004085B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Technische en functionele complexiteit</w:t>
            </w:r>
          </w:p>
        </w:tc>
        <w:tc>
          <w:tcPr>
            <w:tcW w:w="5097" w:type="dxa"/>
          </w:tcPr>
          <w:p w14:paraId="7FEEA8FE" w14:textId="77777777" w:rsidR="00FF5084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1D61C4D" w14:textId="77777777" w:rsidR="00FF5084" w:rsidRPr="002B0247" w:rsidRDefault="00FF5084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84F39" w14:paraId="58776733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8ECE5B" w14:textId="1DFDD5CA" w:rsidR="00184F39" w:rsidRPr="006D1169" w:rsidRDefault="00184F39" w:rsidP="00184F39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1169">
              <w:rPr>
                <w:rFonts w:ascii="Verdana" w:hAnsi="Verdana"/>
                <w:b w:val="0"/>
                <w:bCs w:val="0"/>
                <w:sz w:val="18"/>
                <w:szCs w:val="18"/>
              </w:rPr>
              <w:t>C - Energie, duurzaamheid en beperking aansluitvermogen</w:t>
            </w:r>
          </w:p>
        </w:tc>
        <w:tc>
          <w:tcPr>
            <w:tcW w:w="5097" w:type="dxa"/>
          </w:tcPr>
          <w:p w14:paraId="3624634E" w14:textId="77777777" w:rsidR="00184F39" w:rsidRDefault="00184F39" w:rsidP="00184F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A8F59DE" w14:textId="77777777" w:rsidR="00184F39" w:rsidRPr="002B0247" w:rsidRDefault="00184F39" w:rsidP="00184F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24B1F89B" w:rsidR="002A791E" w:rsidRPr="002B0247" w:rsidRDefault="001E45F5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a</w:t>
            </w:r>
            <w:r w:rsidR="00D50057">
              <w:rPr>
                <w:rFonts w:ascii="Verdana" w:hAnsi="Verdana"/>
                <w:bCs w:val="0"/>
                <w:sz w:val="18"/>
                <w:szCs w:val="18"/>
              </w:rPr>
              <w:t xml:space="preserve">. </w:t>
            </w:r>
            <w:r w:rsidR="003A7422" w:rsidRPr="003A7422">
              <w:rPr>
                <w:rFonts w:ascii="Verdana" w:hAnsi="Verdana"/>
                <w:bCs w:val="0"/>
                <w:sz w:val="18"/>
                <w:szCs w:val="18"/>
              </w:rPr>
              <w:t>Algemene gegevens referentieproject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</w:t>
            </w:r>
            <w:proofErr w:type="gramStart"/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nummer</w:t>
            </w:r>
            <w:proofErr w:type="gramEnd"/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 xml:space="preserve">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A7422" w14:paraId="36AF84AA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AB4AA6" w14:textId="4704962C" w:rsidR="003A7422" w:rsidRPr="009547D7" w:rsidRDefault="00EA2F7C" w:rsidP="003A7422">
            <w:pPr>
              <w:rPr>
                <w:rFonts w:ascii="Verdana" w:hAnsi="Verdana"/>
                <w:sz w:val="18"/>
                <w:szCs w:val="18"/>
              </w:rPr>
            </w:pPr>
            <w:r w:rsidRPr="00EA2F7C">
              <w:rPr>
                <w:rFonts w:ascii="Verdana" w:hAnsi="Verdana"/>
                <w:sz w:val="18"/>
                <w:szCs w:val="18"/>
              </w:rPr>
              <w:t>Datum oplevering</w:t>
            </w:r>
          </w:p>
        </w:tc>
        <w:tc>
          <w:tcPr>
            <w:tcW w:w="5097" w:type="dxa"/>
          </w:tcPr>
          <w:p w14:paraId="765BB158" w14:textId="7145F63C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3A7422" w14:paraId="4C42037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481ED75" w14:textId="5DFF39FC" w:rsidR="003A7422" w:rsidRPr="009547D7" w:rsidRDefault="00D50057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b w:val="0"/>
                <w:bCs w:val="0"/>
              </w:rPr>
              <w:br w:type="page"/>
            </w:r>
            <w:r w:rsidR="003A7422">
              <w:rPr>
                <w:rFonts w:ascii="Verdana" w:hAnsi="Verdana"/>
                <w:sz w:val="18"/>
                <w:szCs w:val="18"/>
              </w:rPr>
              <w:t xml:space="preserve">BVO </w:t>
            </w:r>
            <w:r w:rsidR="003A7422" w:rsidRPr="00A57015">
              <w:rPr>
                <w:rFonts w:ascii="Verdana" w:hAnsi="Verdana"/>
                <w:b w:val="0"/>
                <w:bCs w:val="0"/>
                <w:sz w:val="18"/>
                <w:szCs w:val="18"/>
              </w:rPr>
              <w:t>(m²)</w:t>
            </w:r>
          </w:p>
        </w:tc>
        <w:tc>
          <w:tcPr>
            <w:tcW w:w="5097" w:type="dxa"/>
          </w:tcPr>
          <w:p w14:paraId="577F5DE5" w14:textId="4D650FA9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</w:tbl>
    <w:p w14:paraId="43E9675A" w14:textId="77777777" w:rsidR="00D50057" w:rsidRDefault="00D50057"/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D50057" w14:paraId="2F97C245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4F79994" w14:textId="44A1952B" w:rsidR="00D50057" w:rsidRPr="006A2EAA" w:rsidRDefault="001E45F5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="00D50057">
              <w:rPr>
                <w:rFonts w:ascii="Verdana" w:hAnsi="Verdana"/>
                <w:sz w:val="18"/>
                <w:szCs w:val="18"/>
              </w:rPr>
              <w:t>. O</w:t>
            </w:r>
            <w:r w:rsidR="00D50057" w:rsidRPr="00D50057">
              <w:rPr>
                <w:rFonts w:ascii="Verdana" w:hAnsi="Verdana"/>
                <w:sz w:val="18"/>
                <w:szCs w:val="18"/>
              </w:rPr>
              <w:t>mschrijving van het referentieproject</w:t>
            </w:r>
          </w:p>
        </w:tc>
        <w:tc>
          <w:tcPr>
            <w:tcW w:w="5097" w:type="dxa"/>
          </w:tcPr>
          <w:p w14:paraId="19CB841B" w14:textId="77777777" w:rsidR="00D50057" w:rsidRPr="002B0247" w:rsidRDefault="00D50057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3A7422" w14:paraId="50ABE91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F938492" w14:textId="0CFE6CA8" w:rsidR="003A7422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6A2EAA">
              <w:rPr>
                <w:rFonts w:ascii="Verdana" w:hAnsi="Verdana"/>
                <w:bCs w:val="0"/>
                <w:sz w:val="18"/>
                <w:szCs w:val="18"/>
              </w:rPr>
              <w:t xml:space="preserve">Korte </w:t>
            </w:r>
            <w:r w:rsidR="00D50057" w:rsidRPr="006A2EAA">
              <w:rPr>
                <w:rFonts w:ascii="Verdana" w:hAnsi="Verdana"/>
                <w:bCs w:val="0"/>
                <w:sz w:val="18"/>
                <w:szCs w:val="18"/>
              </w:rPr>
              <w:t>omschrijving van het referentieproject</w:t>
            </w:r>
          </w:p>
          <w:p w14:paraId="5403C9D5" w14:textId="77777777" w:rsidR="003A7422" w:rsidRDefault="003A7422" w:rsidP="003A7422">
            <w:pPr>
              <w:rPr>
                <w:rFonts w:ascii="Verdana" w:hAnsi="Verdana"/>
                <w:sz w:val="18"/>
                <w:szCs w:val="18"/>
              </w:rPr>
            </w:pPr>
            <w:r w:rsidRPr="00122ED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Beschrijf kort: </w:t>
            </w:r>
          </w:p>
          <w:p w14:paraId="5AE5E1A4" w14:textId="77777777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>het</w:t>
            </w:r>
            <w:proofErr w:type="gramEnd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project; </w:t>
            </w:r>
          </w:p>
          <w:p w14:paraId="7CD121C5" w14:textId="77777777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rol van de gegadigde; </w:t>
            </w:r>
          </w:p>
          <w:p w14:paraId="2EE0E236" w14:textId="400E39ED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omvang van het project;</w:t>
            </w:r>
          </w:p>
          <w:p w14:paraId="1BE6BCC7" w14:textId="0ADCC936" w:rsidR="003A7422" w:rsidRPr="006B2B83" w:rsidRDefault="000511BA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0511BA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0511B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belangrijkste elektrotechnische opgave.</w:t>
            </w:r>
          </w:p>
        </w:tc>
        <w:tc>
          <w:tcPr>
            <w:tcW w:w="5097" w:type="dxa"/>
          </w:tcPr>
          <w:p w14:paraId="1170CD6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DE1ABEB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F04986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AA279B4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83DB4A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B84295D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7DE4E180" w14:textId="161C192C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3A7422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3A7422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7160735C" w14:textId="3EB7E103" w:rsidR="003A7422" w:rsidRPr="006B2B83" w:rsidRDefault="00E9115E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E9115E">
              <w:rPr>
                <w:rFonts w:ascii="Verdana" w:hAnsi="Verdana"/>
                <w:b w:val="0"/>
                <w:sz w:val="18"/>
                <w:szCs w:val="18"/>
              </w:rPr>
              <w:lastRenderedPageBreak/>
              <w:t>Beschrijf de daadwerkelijk behaalde resultaten van het referentieproject waaruit blijkt dat aan het gevraagde selectiecriterium is voldaan.</w:t>
            </w:r>
          </w:p>
          <w:p w14:paraId="73D001DF" w14:textId="77777777" w:rsidR="003A7422" w:rsidRPr="00E9115E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E9115E">
              <w:rPr>
                <w:rFonts w:ascii="Verdana" w:hAnsi="Verdana"/>
                <w:b w:val="0"/>
                <w:sz w:val="18"/>
                <w:szCs w:val="18"/>
              </w:rPr>
              <w:t>Ga hierbij in op:</w:t>
            </w:r>
          </w:p>
          <w:p w14:paraId="454B1978" w14:textId="77777777" w:rsidR="00E9115E" w:rsidRPr="00E9115E" w:rsidRDefault="00E9115E" w:rsidP="00E9115E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belangrijkste ontwerp- en adviesresultaten;</w:t>
            </w:r>
          </w:p>
          <w:p w14:paraId="6D1CF0E0" w14:textId="77777777" w:rsidR="00E9115E" w:rsidRPr="00E9115E" w:rsidRDefault="00E9115E" w:rsidP="00E9115E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gerealiseerde kwaliteit en prestaties van de installaties;</w:t>
            </w:r>
          </w:p>
          <w:p w14:paraId="0A51AAE1" w14:textId="77777777" w:rsidR="00E9115E" w:rsidRPr="00E9115E" w:rsidRDefault="00E9115E" w:rsidP="00E9115E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wijze waarop het gevraagde selectiecriterium binnen het project aantoonbaar is toegepast;</w:t>
            </w:r>
          </w:p>
          <w:p w14:paraId="502B98D2" w14:textId="7A15239F" w:rsidR="003A7422" w:rsidRPr="009547D7" w:rsidRDefault="00E9115E" w:rsidP="00E9115E">
            <w:pPr>
              <w:numPr>
                <w:ilvl w:val="0"/>
                <w:numId w:val="22"/>
              </w:numPr>
              <w:rPr>
                <w:rFonts w:ascii="Verdana" w:hAnsi="Verdana"/>
                <w:bCs w:val="0"/>
                <w:sz w:val="18"/>
                <w:szCs w:val="18"/>
              </w:rPr>
            </w:pPr>
            <w:proofErr w:type="gramStart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>eventuele</w:t>
            </w:r>
            <w:proofErr w:type="gramEnd"/>
            <w:r w:rsidRPr="00E9115E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bijzonderheden ten aanzien van duurzaamheid, energie, exploitatie, logistieke processen, netcongestie, energieopslag, laadinfrastructuur of BIM-afstemming (voor zover relevant voor het betreffende selectiecriterium).</w:t>
            </w:r>
          </w:p>
        </w:tc>
        <w:tc>
          <w:tcPr>
            <w:tcW w:w="5097" w:type="dxa"/>
          </w:tcPr>
          <w:p w14:paraId="33927F7D" w14:textId="77777777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lastRenderedPageBreak/>
              <w:t>&lt;…&gt;</w:t>
            </w:r>
          </w:p>
          <w:p w14:paraId="1631B807" w14:textId="77777777" w:rsidR="003A7422" w:rsidRPr="002B0247" w:rsidRDefault="003A7422" w:rsidP="003A74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E64F097" w14:textId="672EDF52" w:rsidR="00D90233" w:rsidRDefault="00D90233"/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3A7422" w14:paraId="01D0FE4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916DCD4" w14:textId="4F42CCCC" w:rsidR="003A7422" w:rsidRPr="009547D7" w:rsidRDefault="001E45F5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D50057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3A7422" w:rsidRPr="006A2EAA">
              <w:rPr>
                <w:rFonts w:ascii="Verdana" w:hAnsi="Verdana"/>
                <w:sz w:val="18"/>
                <w:szCs w:val="18"/>
              </w:rPr>
              <w:t xml:space="preserve">Aantoonbaarheid </w:t>
            </w:r>
            <w:r w:rsidR="00327180" w:rsidRPr="00327180">
              <w:rPr>
                <w:rFonts w:ascii="Verdana" w:hAnsi="Verdana"/>
                <w:sz w:val="18"/>
                <w:szCs w:val="18"/>
              </w:rPr>
              <w:t>selectiecriterium</w:t>
            </w:r>
          </w:p>
        </w:tc>
        <w:tc>
          <w:tcPr>
            <w:tcW w:w="5097" w:type="dxa"/>
          </w:tcPr>
          <w:p w14:paraId="0D228EE7" w14:textId="77777777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17799" w14:paraId="4368891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F04BFF8" w14:textId="06262736" w:rsidR="00217799" w:rsidRPr="00327180" w:rsidRDefault="00217799" w:rsidP="003A7422">
            <w:pPr>
              <w:rPr>
                <w:rFonts w:ascii="Verdana" w:hAnsi="Verdana"/>
                <w:sz w:val="18"/>
                <w:szCs w:val="18"/>
                <w:highlight w:val="cyan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 xml:space="preserve">Alleen invullen voor </w:t>
            </w:r>
            <w:r w:rsidR="007C66A3" w:rsidRPr="00913B0A">
              <w:rPr>
                <w:rFonts w:ascii="Verdana" w:hAnsi="Verdana"/>
                <w:sz w:val="18"/>
                <w:szCs w:val="18"/>
              </w:rPr>
              <w:t>Sele</w:t>
            </w:r>
            <w:r w:rsidR="007C66A3" w:rsidRPr="007C66A3">
              <w:rPr>
                <w:rFonts w:ascii="Verdana" w:hAnsi="Verdana"/>
                <w:sz w:val="18"/>
                <w:szCs w:val="18"/>
              </w:rPr>
              <w:t>ctiecriterium A</w:t>
            </w:r>
          </w:p>
        </w:tc>
        <w:tc>
          <w:tcPr>
            <w:tcW w:w="5097" w:type="dxa"/>
          </w:tcPr>
          <w:p w14:paraId="144558B3" w14:textId="4C886F25" w:rsidR="00217799" w:rsidRPr="002B0247" w:rsidRDefault="00B725EC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>
              <w:t>Ervaring met vergelijkbare projecten</w:t>
            </w:r>
          </w:p>
        </w:tc>
      </w:tr>
      <w:tr w:rsidR="0063489C" w14:paraId="026836A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2E9C42" w14:textId="15E52C57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logistiek of industrieel bedrijfscomplex met kantoorfunctie, werkplaats en opslag?</w:t>
            </w:r>
            <w:r w:rsidR="0063489C" w:rsidRPr="0063489C">
              <w:rPr>
                <w:rFonts w:ascii="Verdana" w:hAnsi="Verdana"/>
                <w:b w:val="0"/>
                <w:bCs w:val="0"/>
                <w:sz w:val="18"/>
                <w:szCs w:val="18"/>
              </w:rPr>
              <w:tab/>
            </w:r>
          </w:p>
          <w:p w14:paraId="51874402" w14:textId="77777777" w:rsidR="0063489C" w:rsidRPr="0063489C" w:rsidRDefault="0063489C" w:rsidP="00677F19">
            <w:p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4C3C5AD9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>
              <w:rPr>
                <w:rFonts w:ascii="Verdana" w:hAnsi="Verdana"/>
                <w:sz w:val="18"/>
                <w:szCs w:val="18"/>
                <w:highlight w:val="lightGray"/>
              </w:rPr>
              <w:t xml:space="preserve">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D48F191" w14:textId="77777777" w:rsidR="0063489C" w:rsidRPr="00217799" w:rsidRDefault="0063489C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63489C" w14:paraId="3761F10C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50808C5" w14:textId="0C353C5F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gemeentewerf?</w:t>
            </w:r>
          </w:p>
        </w:tc>
        <w:tc>
          <w:tcPr>
            <w:tcW w:w="5097" w:type="dxa"/>
          </w:tcPr>
          <w:p w14:paraId="7462B958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>
              <w:rPr>
                <w:rFonts w:ascii="Verdana" w:hAnsi="Verdana"/>
                <w:sz w:val="18"/>
                <w:szCs w:val="18"/>
                <w:highlight w:val="lightGray"/>
              </w:rPr>
              <w:t xml:space="preserve">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0452324" w14:textId="77777777" w:rsidR="0063489C" w:rsidRPr="00217799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63489C" w14:paraId="1AE031A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18E2CA8" w14:textId="3F0C57D7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grondstoffenhal (overslag en/of sorteerhal)?</w:t>
            </w:r>
          </w:p>
        </w:tc>
        <w:tc>
          <w:tcPr>
            <w:tcW w:w="5097" w:type="dxa"/>
          </w:tcPr>
          <w:p w14:paraId="0A6D5EA8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>
              <w:rPr>
                <w:rFonts w:ascii="Verdana" w:hAnsi="Verdana"/>
                <w:sz w:val="18"/>
                <w:szCs w:val="18"/>
                <w:highlight w:val="lightGray"/>
              </w:rPr>
              <w:t xml:space="preserve">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653E0B4" w14:textId="77777777" w:rsidR="0063489C" w:rsidRPr="00217799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96EDF" w14:paraId="53453A6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33A121" w14:textId="77777777" w:rsidR="00296EDF" w:rsidRPr="00296EDF" w:rsidRDefault="00296EDF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96ED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6A7FA917" w14:textId="0C0F78FE" w:rsidR="00296EDF" w:rsidRPr="0063489C" w:rsidRDefault="002C64C7" w:rsidP="00C7621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30B0A560" w14:textId="36DFB2D5" w:rsidR="001E45F5" w:rsidRDefault="00DA65ED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AC301D5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7633B542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E096C5F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3E86C520" w14:textId="77777777" w:rsidR="001E45F5" w:rsidRPr="002B0247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1E45F5" w14:paraId="2C4CCC12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F37F0B" w14:textId="57399CA7" w:rsidR="001E45F5" w:rsidRPr="009547D7" w:rsidRDefault="001E45F5" w:rsidP="008B1C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c. </w:t>
            </w:r>
            <w:r w:rsidRPr="006A2EAA">
              <w:rPr>
                <w:rFonts w:ascii="Verdana" w:hAnsi="Verdana"/>
                <w:sz w:val="18"/>
                <w:szCs w:val="18"/>
              </w:rPr>
              <w:t>A</w:t>
            </w:r>
            <w:r w:rsidR="00913B0A"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6A5DD1F6" w14:textId="77777777" w:rsidR="001E45F5" w:rsidRPr="002B0247" w:rsidRDefault="001E45F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E45F5" w14:paraId="423B8482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3D9221" w14:textId="50C17259" w:rsidR="001E45F5" w:rsidRPr="006A2EAA" w:rsidRDefault="00913B0A" w:rsidP="008B1C06">
            <w:pPr>
              <w:rPr>
                <w:rFonts w:ascii="Verdana" w:hAnsi="Verdana"/>
                <w:sz w:val="18"/>
                <w:szCs w:val="18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>Alleen invullen voor Selectiecriterium B</w:t>
            </w:r>
          </w:p>
        </w:tc>
        <w:tc>
          <w:tcPr>
            <w:tcW w:w="5097" w:type="dxa"/>
          </w:tcPr>
          <w:p w14:paraId="6A1BA951" w14:textId="7D057238" w:rsidR="001E45F5" w:rsidRPr="002B0247" w:rsidRDefault="00974877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974877">
              <w:rPr>
                <w:rFonts w:ascii="Verdana" w:hAnsi="Verdana"/>
                <w:sz w:val="18"/>
                <w:szCs w:val="18"/>
              </w:rPr>
              <w:t>Technische en functionele complexiteit</w:t>
            </w:r>
          </w:p>
        </w:tc>
      </w:tr>
      <w:tr w:rsidR="004752DD" w14:paraId="196D356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6FF04D" w14:textId="64AD98C2" w:rsidR="004752DD" w:rsidRPr="006D2B0F" w:rsidRDefault="00974877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974877">
              <w:rPr>
                <w:rFonts w:ascii="Verdana" w:hAnsi="Verdana"/>
                <w:b w:val="0"/>
                <w:bCs w:val="0"/>
                <w:sz w:val="18"/>
                <w:szCs w:val="18"/>
              </w:rPr>
              <w:t>Bedraagt het gebouw minimaal 5.000 m² BVO?</w:t>
            </w:r>
          </w:p>
        </w:tc>
        <w:tc>
          <w:tcPr>
            <w:tcW w:w="5097" w:type="dxa"/>
          </w:tcPr>
          <w:p w14:paraId="17627399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36F96A3B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2773E32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DA5527C" w14:textId="3612C62E" w:rsidR="004752DD" w:rsidRPr="006D2B0F" w:rsidRDefault="00974877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974877">
              <w:rPr>
                <w:rFonts w:ascii="Verdana" w:hAnsi="Verdana"/>
                <w:b w:val="0"/>
                <w:bCs w:val="0"/>
                <w:sz w:val="18"/>
                <w:szCs w:val="18"/>
              </w:rPr>
              <w:t>Is sprake van minimaal vier (4) functies en gebruikersgroepen?</w:t>
            </w:r>
            <w:r w:rsid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 w:rsidR="006A2CB2"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Zo ja, welke?</w:t>
            </w:r>
          </w:p>
        </w:tc>
        <w:tc>
          <w:tcPr>
            <w:tcW w:w="5097" w:type="dxa"/>
          </w:tcPr>
          <w:p w14:paraId="1A5A11C7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0C68B1A6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067A35C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DF2631" w14:textId="2F9BCD17" w:rsidR="004752DD" w:rsidRPr="006D2B0F" w:rsidRDefault="006A2CB2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Is sprake van minimaal vijf (5) functies en gebruikersgroepen?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Zo ja, welke?</w:t>
            </w:r>
          </w:p>
        </w:tc>
        <w:tc>
          <w:tcPr>
            <w:tcW w:w="5097" w:type="dxa"/>
          </w:tcPr>
          <w:p w14:paraId="42C8EE68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316EE5FF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6CB89BBC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6E4B2B" w14:textId="44B69B62" w:rsidR="004752DD" w:rsidRPr="006D2B0F" w:rsidRDefault="006A2CB2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Zijn aantoonbaar gescheiden logistieke stromen aanwezig waarop de installaties zijn afgestemd?</w:t>
            </w:r>
          </w:p>
        </w:tc>
        <w:tc>
          <w:tcPr>
            <w:tcW w:w="5097" w:type="dxa"/>
          </w:tcPr>
          <w:p w14:paraId="374680B8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26C4F35A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3587B8F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13B658D" w14:textId="262E2875" w:rsidR="004752DD" w:rsidRPr="006D2B0F" w:rsidRDefault="00272FB1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Zijn de installaties afgestemd op gebruiksprocessen zoals werkplaats, logistiek en opslag?</w:t>
            </w:r>
          </w:p>
        </w:tc>
        <w:tc>
          <w:tcPr>
            <w:tcW w:w="5097" w:type="dxa"/>
          </w:tcPr>
          <w:p w14:paraId="0866BEC4" w14:textId="77777777" w:rsidR="00E12B25" w:rsidRPr="006D2B0F" w:rsidRDefault="00E12B25" w:rsidP="00E12B2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25A49227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E12B25" w14:paraId="276762F9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97BB380" w14:textId="5D867803" w:rsidR="00E12B25" w:rsidRPr="006D2B0F" w:rsidRDefault="00272FB1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Is sprake van integrale afstemming tussen gebouw, terrein en installaties?</w:t>
            </w:r>
          </w:p>
        </w:tc>
        <w:tc>
          <w:tcPr>
            <w:tcW w:w="5097" w:type="dxa"/>
          </w:tcPr>
          <w:p w14:paraId="6D011D66" w14:textId="77777777" w:rsidR="00E12B25" w:rsidRPr="006D2B0F" w:rsidRDefault="00E12B25" w:rsidP="00E12B2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09A2035B" w14:textId="77777777" w:rsidR="00E12B25" w:rsidRPr="006D2B0F" w:rsidRDefault="00E12B25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E45F5" w14:paraId="1C977B74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E83D612" w14:textId="77777777" w:rsidR="001E45F5" w:rsidRPr="006D2B0F" w:rsidRDefault="001E45F5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2B0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52B8661A" w14:textId="009A40A5" w:rsidR="001E45F5" w:rsidRPr="006D2B0F" w:rsidRDefault="00272FB1" w:rsidP="00C7621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3EDC5AC3" w14:textId="77777777" w:rsidR="00DA65ED" w:rsidRPr="002B0247" w:rsidRDefault="00DA65ED" w:rsidP="00DA65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67BA375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3D18E5D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5BB074C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799457D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731CD23" w14:textId="77777777" w:rsidR="006C3E88" w:rsidRPr="006D2B0F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1F68FB2" w14:textId="77777777" w:rsidR="001E45F5" w:rsidRDefault="001E45F5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72FB1" w14:paraId="77D5AB1F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44E3985" w14:textId="77777777" w:rsidR="00272FB1" w:rsidRPr="009547D7" w:rsidRDefault="00272FB1" w:rsidP="008B1C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c. </w:t>
            </w:r>
            <w:r w:rsidRPr="006A2EAA">
              <w:rPr>
                <w:rFonts w:ascii="Verdana" w:hAnsi="Verdana"/>
                <w:sz w:val="18"/>
                <w:szCs w:val="18"/>
              </w:rPr>
              <w:t>A</w:t>
            </w:r>
            <w:r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4801603C" w14:textId="77777777" w:rsidR="00272FB1" w:rsidRPr="002B0247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72FB1" w14:paraId="7D64B7C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12AF7C" w14:textId="2A96BAE6" w:rsidR="00272FB1" w:rsidRPr="006A2EAA" w:rsidRDefault="00272FB1" w:rsidP="008B1C06">
            <w:pPr>
              <w:rPr>
                <w:rFonts w:ascii="Verdana" w:hAnsi="Verdana"/>
                <w:sz w:val="18"/>
                <w:szCs w:val="18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 xml:space="preserve">Alleen invullen voor Selectiecriterium </w:t>
            </w:r>
            <w:r>
              <w:rPr>
                <w:rFonts w:ascii="Verdana" w:hAnsi="Verdana"/>
                <w:sz w:val="18"/>
                <w:szCs w:val="18"/>
              </w:rPr>
              <w:t>C</w:t>
            </w:r>
          </w:p>
        </w:tc>
        <w:tc>
          <w:tcPr>
            <w:tcW w:w="5097" w:type="dxa"/>
          </w:tcPr>
          <w:p w14:paraId="76E2FF2F" w14:textId="35F93CD3" w:rsidR="00272FB1" w:rsidRPr="002B0247" w:rsidRDefault="005151B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151B8">
              <w:rPr>
                <w:rFonts w:ascii="Verdana" w:hAnsi="Verdana"/>
                <w:sz w:val="18"/>
                <w:szCs w:val="18"/>
              </w:rPr>
              <w:t>Energie, duurzaamheid en beperking aansluitvermogen</w:t>
            </w:r>
          </w:p>
        </w:tc>
      </w:tr>
      <w:tr w:rsidR="00272FB1" w14:paraId="54AF09D2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BEBBB31" w14:textId="0A515030" w:rsidR="00272FB1" w:rsidRPr="006D2B0F" w:rsidRDefault="00BF3B30" w:rsidP="005151B8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F3B30">
              <w:rPr>
                <w:rFonts w:ascii="Verdana" w:hAnsi="Verdana"/>
                <w:b w:val="0"/>
                <w:bCs w:val="0"/>
                <w:sz w:val="18"/>
                <w:szCs w:val="18"/>
              </w:rPr>
              <w:t>Zijn energieprestatie en duurzaamheid een wezenlijk onderdeel van de adviesopgave geweest?</w:t>
            </w:r>
          </w:p>
        </w:tc>
        <w:tc>
          <w:tcPr>
            <w:tcW w:w="5097" w:type="dxa"/>
          </w:tcPr>
          <w:p w14:paraId="3D79158D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693C9863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1461618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A18A0CB" w14:textId="4310CEE0" w:rsidR="00272FB1" w:rsidRPr="006D2B0F" w:rsidRDefault="006148B1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48B1">
              <w:rPr>
                <w:rFonts w:ascii="Verdana" w:hAnsi="Verdana"/>
                <w:b w:val="0"/>
                <w:bCs w:val="0"/>
                <w:sz w:val="18"/>
                <w:szCs w:val="18"/>
              </w:rPr>
              <w:t>Zijn energiezuinige installaties toegepast die de energiebehoefte en het energiegebruik aantoonbaar beperken?</w:t>
            </w:r>
          </w:p>
        </w:tc>
        <w:tc>
          <w:tcPr>
            <w:tcW w:w="5097" w:type="dxa"/>
          </w:tcPr>
          <w:p w14:paraId="7DDD6DF9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32D0EEAE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0E4273C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E83DFA" w14:textId="02C5D237" w:rsidR="00272FB1" w:rsidRPr="006D2B0F" w:rsidRDefault="006148B1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48B1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beperking van aansluitvermogen?</w:t>
            </w:r>
          </w:p>
        </w:tc>
        <w:tc>
          <w:tcPr>
            <w:tcW w:w="5097" w:type="dxa"/>
          </w:tcPr>
          <w:p w14:paraId="469EA544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4F370EDF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4E86568D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66163CE" w14:textId="29A24F4F" w:rsidR="00272FB1" w:rsidRPr="006D2B0F" w:rsidRDefault="006148B1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48B1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netcongestie of beperkte netcapaciteit?</w:t>
            </w:r>
          </w:p>
        </w:tc>
        <w:tc>
          <w:tcPr>
            <w:tcW w:w="5097" w:type="dxa"/>
          </w:tcPr>
          <w:p w14:paraId="013E91A2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5865A561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07AAB13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2B33C23" w14:textId="3644BEDD" w:rsidR="00272FB1" w:rsidRPr="006D2B0F" w:rsidRDefault="006148B1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48B1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energieopwekking?</w:t>
            </w:r>
          </w:p>
        </w:tc>
        <w:tc>
          <w:tcPr>
            <w:tcW w:w="5097" w:type="dxa"/>
          </w:tcPr>
          <w:p w14:paraId="0116C730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61E41FF4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475E6C97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A5DDE5B" w14:textId="34265BCE" w:rsidR="00272FB1" w:rsidRPr="006D2B0F" w:rsidRDefault="006148B1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48B1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energieopslag (EOS), zoals batterijsystemen of vergelijkbare oplossingen?</w:t>
            </w:r>
          </w:p>
        </w:tc>
        <w:tc>
          <w:tcPr>
            <w:tcW w:w="5097" w:type="dxa"/>
          </w:tcPr>
          <w:p w14:paraId="3E280C32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2168AA6A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03E0D5A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D6C68BA" w14:textId="7E132D08" w:rsidR="004979BD" w:rsidRPr="004979BD" w:rsidRDefault="00B326E3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326E3">
              <w:rPr>
                <w:rFonts w:ascii="Verdana" w:hAnsi="Verdana"/>
                <w:b w:val="0"/>
                <w:bCs w:val="0"/>
                <w:sz w:val="18"/>
                <w:szCs w:val="18"/>
              </w:rPr>
              <w:t>Is een energiemanagementsysteem (EMS) toegepast?</w:t>
            </w:r>
          </w:p>
        </w:tc>
        <w:tc>
          <w:tcPr>
            <w:tcW w:w="5097" w:type="dxa"/>
          </w:tcPr>
          <w:p w14:paraId="2B5CFA54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22FAA035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4972945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3B258A" w14:textId="4A3C9B0E" w:rsidR="004979BD" w:rsidRPr="004979BD" w:rsidRDefault="00B326E3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326E3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laadinfrastructuur voor elektrische voertuigen?</w:t>
            </w:r>
          </w:p>
        </w:tc>
        <w:tc>
          <w:tcPr>
            <w:tcW w:w="5097" w:type="dxa"/>
          </w:tcPr>
          <w:p w14:paraId="28FC3A90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421C0EDA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42ADBDB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0049E5" w14:textId="58C987B2" w:rsidR="004979BD" w:rsidRPr="004979BD" w:rsidRDefault="00B326E3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326E3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laadinfrastructuur in combinatie met beperkte beschikbare netcapaciteit?</w:t>
            </w:r>
          </w:p>
        </w:tc>
        <w:tc>
          <w:tcPr>
            <w:tcW w:w="5097" w:type="dxa"/>
          </w:tcPr>
          <w:p w14:paraId="6F5F7C2E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1E1FBD4C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572DC" w14:paraId="2A487DA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7E862B0" w14:textId="4891CD35" w:rsidR="001572DC" w:rsidRPr="001572DC" w:rsidRDefault="001572DC" w:rsidP="001572DC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Zijn keuzes gemaakt op basis van TCO (Total </w:t>
            </w:r>
            <w:proofErr w:type="spell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Cost</w:t>
            </w:r>
            <w:proofErr w:type="spell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of </w:t>
            </w:r>
            <w:proofErr w:type="spell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Ownership</w:t>
            </w:r>
            <w:proofErr w:type="spell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)?</w:t>
            </w:r>
          </w:p>
        </w:tc>
        <w:tc>
          <w:tcPr>
            <w:tcW w:w="5097" w:type="dxa"/>
          </w:tcPr>
          <w:p w14:paraId="7268216A" w14:textId="77777777" w:rsidR="001572DC" w:rsidRPr="006D2B0F" w:rsidRDefault="001572DC" w:rsidP="001572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791EB667" w14:textId="77777777" w:rsidR="001572DC" w:rsidRPr="006D2B0F" w:rsidRDefault="001572DC" w:rsidP="001572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572DC" w14:paraId="731BB231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2F9006B" w14:textId="6A44D434" w:rsidR="001572DC" w:rsidRPr="001572DC" w:rsidRDefault="001572DC" w:rsidP="001572DC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Is aantoonbaar rekening gehouden met het beperken van onderhouds- en beheerkosten van installaties?</w:t>
            </w:r>
          </w:p>
        </w:tc>
        <w:tc>
          <w:tcPr>
            <w:tcW w:w="5097" w:type="dxa"/>
          </w:tcPr>
          <w:p w14:paraId="1FD6D55F" w14:textId="77777777" w:rsidR="001572DC" w:rsidRPr="006D2B0F" w:rsidRDefault="001572DC" w:rsidP="001572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  <w:p w14:paraId="7591BD65" w14:textId="77777777" w:rsidR="001572DC" w:rsidRPr="006D2B0F" w:rsidRDefault="001572DC" w:rsidP="001572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A6056A" w14:paraId="74DBD1A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ADE2B69" w14:textId="77777777" w:rsidR="00A6056A" w:rsidRPr="00A6056A" w:rsidRDefault="00A6056A" w:rsidP="00A6056A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Nadere toelichting energieconcept (indien van toepassing)</w:t>
            </w:r>
          </w:p>
          <w:p w14:paraId="1928D375" w14:textId="77777777" w:rsidR="00A6056A" w:rsidRPr="00A6056A" w:rsidRDefault="00A6056A" w:rsidP="00A6056A">
            <w:pPr>
              <w:pStyle w:val="Lijstalinea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kort:</w:t>
            </w:r>
          </w:p>
          <w:p w14:paraId="10EDED19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toegepaste maatregelen ter beperking van energiegebruik;</w:t>
            </w:r>
          </w:p>
          <w:p w14:paraId="12AD90E1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wijze waarop rekening is gehouden met beperking van aansluitvermogen en/of netcongestie;</w:t>
            </w:r>
          </w:p>
          <w:p w14:paraId="279BD571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toepassing van energieopwekking;</w:t>
            </w:r>
          </w:p>
          <w:p w14:paraId="20581164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toepassing van energieopslag (EOS);</w:t>
            </w:r>
          </w:p>
          <w:p w14:paraId="6D9FEBC9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toepassing van EMS;</w:t>
            </w:r>
          </w:p>
          <w:p w14:paraId="2B2582A5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toepassing van laadinfrastructuur;</w:t>
            </w:r>
          </w:p>
          <w:p w14:paraId="5911BAE6" w14:textId="77777777" w:rsidR="001572DC" w:rsidRPr="001572DC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wijze waarop keuzes zijn gemaakt op basis van TCO;</w:t>
            </w:r>
          </w:p>
          <w:p w14:paraId="315ACAB8" w14:textId="183BE3EC" w:rsidR="00A6056A" w:rsidRPr="004979BD" w:rsidRDefault="001572DC" w:rsidP="001572DC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proofErr w:type="gramStart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>de</w:t>
            </w:r>
            <w:proofErr w:type="gramEnd"/>
            <w:r w:rsidRPr="001572DC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gerealiseerde meerwaarde voor exploitatie, beheer en duurzaamheid.</w:t>
            </w:r>
          </w:p>
        </w:tc>
        <w:tc>
          <w:tcPr>
            <w:tcW w:w="5097" w:type="dxa"/>
          </w:tcPr>
          <w:p w14:paraId="68B54BB0" w14:textId="77777777" w:rsidR="00DA65ED" w:rsidRPr="002B0247" w:rsidRDefault="00DA65ED" w:rsidP="00DA65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31FC52C" w14:textId="77777777" w:rsidR="00A6056A" w:rsidRPr="006D2B0F" w:rsidRDefault="00A6056A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72FB1" w14:paraId="3103945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78ACA8" w14:textId="77777777" w:rsidR="00272FB1" w:rsidRPr="006D2B0F" w:rsidRDefault="00272FB1" w:rsidP="00A6056A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2B0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0C846DAB" w14:textId="77777777" w:rsidR="00272FB1" w:rsidRPr="006D2B0F" w:rsidRDefault="00272FB1" w:rsidP="00A6056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5484F7AE" w14:textId="77777777" w:rsidR="00DA65ED" w:rsidRPr="002B0247" w:rsidRDefault="00DA65ED" w:rsidP="00DA65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F6FFB48" w14:textId="77777777" w:rsidR="00272FB1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1607E1E9" w14:textId="77777777" w:rsidR="00272FB1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8BCCA56" w14:textId="77777777" w:rsidR="00272FB1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DAAEAEE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3B62B131" w14:textId="77777777" w:rsidR="00272FB1" w:rsidRDefault="00272FB1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CE2895" w14:paraId="4D080A21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FD9A571" w14:textId="4F3F1E93" w:rsidR="00CE2895" w:rsidRPr="009547D7" w:rsidRDefault="007E63C0" w:rsidP="008B1C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d</w:t>
            </w:r>
            <w:r w:rsidR="00CE2895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CE2895" w:rsidRPr="006A2EAA">
              <w:rPr>
                <w:rFonts w:ascii="Verdana" w:hAnsi="Verdana"/>
                <w:sz w:val="18"/>
                <w:szCs w:val="18"/>
              </w:rPr>
              <w:t>A</w:t>
            </w:r>
            <w:r w:rsidR="00CE2895"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1BACBE2A" w14:textId="77777777" w:rsidR="00CE2895" w:rsidRPr="002B0247" w:rsidRDefault="00CE289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CE2895" w14:paraId="3F72C1DF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87968A8" w14:textId="5C14FA30" w:rsidR="00CE2895" w:rsidRPr="00046267" w:rsidRDefault="00CE2895" w:rsidP="008B1C06">
            <w:pPr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sz w:val="18"/>
                <w:szCs w:val="18"/>
              </w:rPr>
              <w:t xml:space="preserve">Selectiecriterium </w:t>
            </w:r>
            <w:r w:rsidR="007E63C0" w:rsidRPr="00046267">
              <w:rPr>
                <w:rFonts w:ascii="Verdana" w:hAnsi="Verdana"/>
                <w:sz w:val="18"/>
                <w:szCs w:val="18"/>
              </w:rPr>
              <w:t>D</w:t>
            </w:r>
          </w:p>
        </w:tc>
        <w:tc>
          <w:tcPr>
            <w:tcW w:w="5097" w:type="dxa"/>
          </w:tcPr>
          <w:p w14:paraId="74B0D89C" w14:textId="02CD8B0D" w:rsidR="00CE2895" w:rsidRPr="00046267" w:rsidRDefault="007E63C0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sz w:val="18"/>
                <w:szCs w:val="18"/>
              </w:rPr>
              <w:t>Samenwerking, capaciteit en continuïteit van het projectteam</w:t>
            </w:r>
          </w:p>
        </w:tc>
      </w:tr>
      <w:tr w:rsidR="00046267" w14:paraId="3B77374B" w14:textId="77777777" w:rsidTr="000E66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18F649BB" w14:textId="18B3652A" w:rsidR="00046267" w:rsidRPr="006D2B0F" w:rsidRDefault="00046267" w:rsidP="00046267">
            <w:pPr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b w:val="0"/>
                <w:bCs w:val="0"/>
                <w:sz w:val="18"/>
                <w:szCs w:val="18"/>
              </w:rPr>
              <w:t>Voor selectiecriterium D wordt verwezen naar Standaardformulier D ‘Projectorganisatie en continuïteit’. De beoordeling vindt uitsluitend plaats op basis van de daar aangeleverde informatie.</w:t>
            </w:r>
          </w:p>
        </w:tc>
      </w:tr>
    </w:tbl>
    <w:p w14:paraId="314F0759" w14:textId="77777777" w:rsidR="00CE2895" w:rsidRDefault="00CE2895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6C3E88" w14:paraId="46B0557B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8B9A79A" w14:textId="7D7AFFC7" w:rsidR="006C3E88" w:rsidRPr="009547D7" w:rsidRDefault="006C3E88" w:rsidP="008B1C06">
            <w:pPr>
              <w:rPr>
                <w:rFonts w:ascii="Verdana" w:hAnsi="Verdana"/>
                <w:sz w:val="18"/>
                <w:szCs w:val="18"/>
              </w:rPr>
            </w:pPr>
            <w:r w:rsidRPr="006C3E88">
              <w:rPr>
                <w:rFonts w:ascii="Verdana" w:hAnsi="Verdana"/>
                <w:sz w:val="18"/>
                <w:szCs w:val="18"/>
              </w:rPr>
              <w:t>Verklaring van ervaring</w:t>
            </w:r>
          </w:p>
        </w:tc>
        <w:tc>
          <w:tcPr>
            <w:tcW w:w="5097" w:type="dxa"/>
          </w:tcPr>
          <w:p w14:paraId="055FC90B" w14:textId="77777777" w:rsidR="006C3E88" w:rsidRPr="002B0247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6C3E88" w14:paraId="7F6303B4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5CC2925" w14:textId="287FDF7C" w:rsidR="006C3E88" w:rsidRPr="006C3E88" w:rsidRDefault="00A71D5B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71D5B">
              <w:rPr>
                <w:rFonts w:ascii="Verdana" w:hAnsi="Verdana"/>
                <w:b w:val="0"/>
                <w:bCs w:val="0"/>
                <w:sz w:val="18"/>
                <w:szCs w:val="18"/>
              </w:rPr>
              <w:t>Hierbij wordt verklaard dat de in dit formulier opgenomen referentie naar waarheid is ingevuld en dat de beschreven ervaring door de organisatie is verworven door uitvoering van het genoemde referentieproject.</w:t>
            </w:r>
          </w:p>
        </w:tc>
        <w:tc>
          <w:tcPr>
            <w:tcW w:w="5097" w:type="dxa"/>
          </w:tcPr>
          <w:p w14:paraId="34536C00" w14:textId="3A14D169" w:rsidR="006C3E88" w:rsidRPr="002B0247" w:rsidRDefault="006C3E88" w:rsidP="00677F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proofErr w:type="gramStart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Ja /</w:t>
            </w:r>
            <w:proofErr w:type="gramEnd"/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 xml:space="preserve"> Nee&gt;</w:t>
            </w:r>
          </w:p>
        </w:tc>
      </w:tr>
    </w:tbl>
    <w:p w14:paraId="0A62B830" w14:textId="77777777" w:rsidR="001E45F5" w:rsidRDefault="001E45F5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DAA97" w14:textId="77777777" w:rsidR="0026645A" w:rsidRDefault="0026645A">
      <w:r>
        <w:separator/>
      </w:r>
    </w:p>
  </w:endnote>
  <w:endnote w:type="continuationSeparator" w:id="0">
    <w:p w14:paraId="3EE200B6" w14:textId="77777777" w:rsidR="0026645A" w:rsidRDefault="0026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CE8C" w14:textId="77777777" w:rsidR="0026645A" w:rsidRDefault="0026645A">
      <w:r>
        <w:separator/>
      </w:r>
    </w:p>
  </w:footnote>
  <w:footnote w:type="continuationSeparator" w:id="0">
    <w:p w14:paraId="5E69CD2E" w14:textId="77777777" w:rsidR="0026645A" w:rsidRDefault="0026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3563A0"/>
    <w:multiLevelType w:val="hybridMultilevel"/>
    <w:tmpl w:val="558E95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3D5815"/>
    <w:multiLevelType w:val="hybridMultilevel"/>
    <w:tmpl w:val="9C46CAA4"/>
    <w:lvl w:ilvl="0" w:tplc="9788BD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8A203AD"/>
    <w:multiLevelType w:val="hybridMultilevel"/>
    <w:tmpl w:val="9C46CA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50F8A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1EAB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D757B"/>
    <w:multiLevelType w:val="hybridMultilevel"/>
    <w:tmpl w:val="9A4A7A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DA6AF3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35879"/>
    <w:multiLevelType w:val="hybridMultilevel"/>
    <w:tmpl w:val="089A7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B5BA5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0854F86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DBC4538"/>
    <w:multiLevelType w:val="hybridMultilevel"/>
    <w:tmpl w:val="800A63D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C2A9C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7A3D4259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34" w15:restartNumberingAfterBreak="0">
    <w:nsid w:val="7D9D534C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22129">
    <w:abstractNumId w:val="8"/>
  </w:num>
  <w:num w:numId="2" w16cid:durableId="1279414693">
    <w:abstractNumId w:val="33"/>
  </w:num>
  <w:num w:numId="3" w16cid:durableId="1833402022">
    <w:abstractNumId w:val="18"/>
  </w:num>
  <w:num w:numId="4" w16cid:durableId="1919560237">
    <w:abstractNumId w:val="22"/>
  </w:num>
  <w:num w:numId="5" w16cid:durableId="160242676">
    <w:abstractNumId w:val="31"/>
  </w:num>
  <w:num w:numId="6" w16cid:durableId="1717699567">
    <w:abstractNumId w:val="29"/>
  </w:num>
  <w:num w:numId="7" w16cid:durableId="1474954842">
    <w:abstractNumId w:val="24"/>
  </w:num>
  <w:num w:numId="8" w16cid:durableId="1885558382">
    <w:abstractNumId w:val="12"/>
  </w:num>
  <w:num w:numId="9" w16cid:durableId="774640793">
    <w:abstractNumId w:val="17"/>
  </w:num>
  <w:num w:numId="10" w16cid:durableId="1845320342">
    <w:abstractNumId w:val="28"/>
  </w:num>
  <w:num w:numId="11" w16cid:durableId="1572231609">
    <w:abstractNumId w:val="30"/>
  </w:num>
  <w:num w:numId="12" w16cid:durableId="2097359021">
    <w:abstractNumId w:val="26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  <w:num w:numId="22" w16cid:durableId="224222397">
    <w:abstractNumId w:val="10"/>
  </w:num>
  <w:num w:numId="23" w16cid:durableId="1421872052">
    <w:abstractNumId w:val="16"/>
  </w:num>
  <w:num w:numId="24" w16cid:durableId="1289094397">
    <w:abstractNumId w:val="11"/>
  </w:num>
  <w:num w:numId="25" w16cid:durableId="626620582">
    <w:abstractNumId w:val="13"/>
  </w:num>
  <w:num w:numId="26" w16cid:durableId="1963224210">
    <w:abstractNumId w:val="32"/>
  </w:num>
  <w:num w:numId="27" w16cid:durableId="1068458462">
    <w:abstractNumId w:val="19"/>
  </w:num>
  <w:num w:numId="28" w16cid:durableId="1614701645">
    <w:abstractNumId w:val="14"/>
  </w:num>
  <w:num w:numId="29" w16cid:durableId="1409378326">
    <w:abstractNumId w:val="34"/>
  </w:num>
  <w:num w:numId="30" w16cid:durableId="867790034">
    <w:abstractNumId w:val="15"/>
  </w:num>
  <w:num w:numId="31" w16cid:durableId="298532650">
    <w:abstractNumId w:val="23"/>
  </w:num>
  <w:num w:numId="32" w16cid:durableId="1685857428">
    <w:abstractNumId w:val="20"/>
  </w:num>
  <w:num w:numId="33" w16cid:durableId="1334336254">
    <w:abstractNumId w:val="27"/>
  </w:num>
  <w:num w:numId="34" w16cid:durableId="1084106988">
    <w:abstractNumId w:val="25"/>
  </w:num>
  <w:num w:numId="35" w16cid:durableId="2305766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attachedTemplate r:id="rId1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4085B"/>
    <w:rsid w:val="00046267"/>
    <w:rsid w:val="000511BA"/>
    <w:rsid w:val="0008449F"/>
    <w:rsid w:val="00087BF5"/>
    <w:rsid w:val="000A1464"/>
    <w:rsid w:val="000D1027"/>
    <w:rsid w:val="000D2840"/>
    <w:rsid w:val="000E36E1"/>
    <w:rsid w:val="000E73AC"/>
    <w:rsid w:val="001036A8"/>
    <w:rsid w:val="001211E6"/>
    <w:rsid w:val="001213BB"/>
    <w:rsid w:val="00122ED8"/>
    <w:rsid w:val="00127055"/>
    <w:rsid w:val="00132422"/>
    <w:rsid w:val="00136BCF"/>
    <w:rsid w:val="00145547"/>
    <w:rsid w:val="0015259F"/>
    <w:rsid w:val="00154576"/>
    <w:rsid w:val="00156C82"/>
    <w:rsid w:val="001572DC"/>
    <w:rsid w:val="00157DDF"/>
    <w:rsid w:val="00165096"/>
    <w:rsid w:val="001665F3"/>
    <w:rsid w:val="00171539"/>
    <w:rsid w:val="00171AC3"/>
    <w:rsid w:val="00175897"/>
    <w:rsid w:val="00184F39"/>
    <w:rsid w:val="001979B8"/>
    <w:rsid w:val="001D66CD"/>
    <w:rsid w:val="001E0CB5"/>
    <w:rsid w:val="001E45F5"/>
    <w:rsid w:val="001F0F04"/>
    <w:rsid w:val="002123BA"/>
    <w:rsid w:val="00217799"/>
    <w:rsid w:val="00235CBA"/>
    <w:rsid w:val="00236F94"/>
    <w:rsid w:val="00243E18"/>
    <w:rsid w:val="0025483E"/>
    <w:rsid w:val="002555BC"/>
    <w:rsid w:val="0026645A"/>
    <w:rsid w:val="00272FB1"/>
    <w:rsid w:val="0027440E"/>
    <w:rsid w:val="00287322"/>
    <w:rsid w:val="00287EE6"/>
    <w:rsid w:val="00290E8B"/>
    <w:rsid w:val="002917EF"/>
    <w:rsid w:val="0029588E"/>
    <w:rsid w:val="00296EDF"/>
    <w:rsid w:val="002A1EA6"/>
    <w:rsid w:val="002A791E"/>
    <w:rsid w:val="002B0247"/>
    <w:rsid w:val="002B0C8A"/>
    <w:rsid w:val="002C64C7"/>
    <w:rsid w:val="002D0BEC"/>
    <w:rsid w:val="00312E41"/>
    <w:rsid w:val="00325D18"/>
    <w:rsid w:val="00327180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A7422"/>
    <w:rsid w:val="003B2C41"/>
    <w:rsid w:val="003C460F"/>
    <w:rsid w:val="003D4246"/>
    <w:rsid w:val="003D43B6"/>
    <w:rsid w:val="003D727D"/>
    <w:rsid w:val="003E5A96"/>
    <w:rsid w:val="003E69A4"/>
    <w:rsid w:val="00403289"/>
    <w:rsid w:val="004041A3"/>
    <w:rsid w:val="0042777E"/>
    <w:rsid w:val="004354A4"/>
    <w:rsid w:val="004500ED"/>
    <w:rsid w:val="004752DD"/>
    <w:rsid w:val="00481371"/>
    <w:rsid w:val="0048482A"/>
    <w:rsid w:val="004979BD"/>
    <w:rsid w:val="004A519A"/>
    <w:rsid w:val="004C6E8A"/>
    <w:rsid w:val="004C7FE9"/>
    <w:rsid w:val="004E1E4E"/>
    <w:rsid w:val="004E6892"/>
    <w:rsid w:val="004F1044"/>
    <w:rsid w:val="004F3491"/>
    <w:rsid w:val="005062B2"/>
    <w:rsid w:val="005151B8"/>
    <w:rsid w:val="00543F98"/>
    <w:rsid w:val="0055202A"/>
    <w:rsid w:val="00553BED"/>
    <w:rsid w:val="00553C49"/>
    <w:rsid w:val="005605F3"/>
    <w:rsid w:val="00580FF0"/>
    <w:rsid w:val="0058228B"/>
    <w:rsid w:val="005B4EE1"/>
    <w:rsid w:val="005B782E"/>
    <w:rsid w:val="005D38A3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7BD"/>
    <w:rsid w:val="00613B4D"/>
    <w:rsid w:val="00614397"/>
    <w:rsid w:val="006148B1"/>
    <w:rsid w:val="00622845"/>
    <w:rsid w:val="00623B45"/>
    <w:rsid w:val="0063489C"/>
    <w:rsid w:val="0065595B"/>
    <w:rsid w:val="0067198A"/>
    <w:rsid w:val="00677F19"/>
    <w:rsid w:val="00680573"/>
    <w:rsid w:val="006A2CB2"/>
    <w:rsid w:val="006A2EAA"/>
    <w:rsid w:val="006A2EE4"/>
    <w:rsid w:val="006B2B83"/>
    <w:rsid w:val="006C3075"/>
    <w:rsid w:val="006C3E88"/>
    <w:rsid w:val="006D1169"/>
    <w:rsid w:val="006D2B0F"/>
    <w:rsid w:val="006E02FB"/>
    <w:rsid w:val="006E0BEB"/>
    <w:rsid w:val="006F2849"/>
    <w:rsid w:val="00702C64"/>
    <w:rsid w:val="00703187"/>
    <w:rsid w:val="00742387"/>
    <w:rsid w:val="00745EC3"/>
    <w:rsid w:val="007469AA"/>
    <w:rsid w:val="007508D6"/>
    <w:rsid w:val="00751D9A"/>
    <w:rsid w:val="0075516E"/>
    <w:rsid w:val="00760634"/>
    <w:rsid w:val="0076511C"/>
    <w:rsid w:val="0077093A"/>
    <w:rsid w:val="007A3B87"/>
    <w:rsid w:val="007A4EB2"/>
    <w:rsid w:val="007B38D3"/>
    <w:rsid w:val="007C4DA3"/>
    <w:rsid w:val="007C66A3"/>
    <w:rsid w:val="007D0F17"/>
    <w:rsid w:val="007D6209"/>
    <w:rsid w:val="007E5BC7"/>
    <w:rsid w:val="007E5EC1"/>
    <w:rsid w:val="007E63C0"/>
    <w:rsid w:val="00803CC4"/>
    <w:rsid w:val="00814A98"/>
    <w:rsid w:val="008169E9"/>
    <w:rsid w:val="00817836"/>
    <w:rsid w:val="00824680"/>
    <w:rsid w:val="00825F5B"/>
    <w:rsid w:val="008575C7"/>
    <w:rsid w:val="0086587A"/>
    <w:rsid w:val="00875876"/>
    <w:rsid w:val="00880B23"/>
    <w:rsid w:val="00881FD2"/>
    <w:rsid w:val="008D36B3"/>
    <w:rsid w:val="008D7056"/>
    <w:rsid w:val="008E0434"/>
    <w:rsid w:val="009026D0"/>
    <w:rsid w:val="00913B0A"/>
    <w:rsid w:val="00914E26"/>
    <w:rsid w:val="0091560E"/>
    <w:rsid w:val="009342F4"/>
    <w:rsid w:val="00941070"/>
    <w:rsid w:val="00941143"/>
    <w:rsid w:val="009547D7"/>
    <w:rsid w:val="00974877"/>
    <w:rsid w:val="00974C72"/>
    <w:rsid w:val="00975878"/>
    <w:rsid w:val="009770B3"/>
    <w:rsid w:val="009808FD"/>
    <w:rsid w:val="00981F65"/>
    <w:rsid w:val="00982A3F"/>
    <w:rsid w:val="0099112C"/>
    <w:rsid w:val="009936B3"/>
    <w:rsid w:val="00996520"/>
    <w:rsid w:val="009A0CD5"/>
    <w:rsid w:val="009A3960"/>
    <w:rsid w:val="009A790A"/>
    <w:rsid w:val="009B33F2"/>
    <w:rsid w:val="009E6C0D"/>
    <w:rsid w:val="00A25628"/>
    <w:rsid w:val="00A57015"/>
    <w:rsid w:val="00A6056A"/>
    <w:rsid w:val="00A64364"/>
    <w:rsid w:val="00A71D5B"/>
    <w:rsid w:val="00A73FC1"/>
    <w:rsid w:val="00A94509"/>
    <w:rsid w:val="00AB3054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26E3"/>
    <w:rsid w:val="00B37A99"/>
    <w:rsid w:val="00B47F6D"/>
    <w:rsid w:val="00B5610F"/>
    <w:rsid w:val="00B725EC"/>
    <w:rsid w:val="00B739F5"/>
    <w:rsid w:val="00B8179E"/>
    <w:rsid w:val="00B81EBD"/>
    <w:rsid w:val="00B93228"/>
    <w:rsid w:val="00BB27B0"/>
    <w:rsid w:val="00BD5FCF"/>
    <w:rsid w:val="00BE149A"/>
    <w:rsid w:val="00BE5152"/>
    <w:rsid w:val="00BE53D3"/>
    <w:rsid w:val="00BF2D51"/>
    <w:rsid w:val="00BF3B30"/>
    <w:rsid w:val="00C02ADE"/>
    <w:rsid w:val="00C02C8E"/>
    <w:rsid w:val="00C168C6"/>
    <w:rsid w:val="00C27A30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7621A"/>
    <w:rsid w:val="00C80466"/>
    <w:rsid w:val="00C96E3A"/>
    <w:rsid w:val="00CA54E0"/>
    <w:rsid w:val="00CA5AFE"/>
    <w:rsid w:val="00CD78EE"/>
    <w:rsid w:val="00CE24FF"/>
    <w:rsid w:val="00CE2895"/>
    <w:rsid w:val="00D1150C"/>
    <w:rsid w:val="00D140DC"/>
    <w:rsid w:val="00D20548"/>
    <w:rsid w:val="00D20D1B"/>
    <w:rsid w:val="00D46830"/>
    <w:rsid w:val="00D50057"/>
    <w:rsid w:val="00D54D3F"/>
    <w:rsid w:val="00D62847"/>
    <w:rsid w:val="00D66998"/>
    <w:rsid w:val="00D74084"/>
    <w:rsid w:val="00D8477A"/>
    <w:rsid w:val="00D90233"/>
    <w:rsid w:val="00D91CD0"/>
    <w:rsid w:val="00DA3B68"/>
    <w:rsid w:val="00DA65ED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12B25"/>
    <w:rsid w:val="00E179DB"/>
    <w:rsid w:val="00E30548"/>
    <w:rsid w:val="00E30F7D"/>
    <w:rsid w:val="00E349B7"/>
    <w:rsid w:val="00E354D4"/>
    <w:rsid w:val="00E7428C"/>
    <w:rsid w:val="00E82DDA"/>
    <w:rsid w:val="00E9115E"/>
    <w:rsid w:val="00EA2F7C"/>
    <w:rsid w:val="00EB51EE"/>
    <w:rsid w:val="00EC582C"/>
    <w:rsid w:val="00EC59BF"/>
    <w:rsid w:val="00EC5A8E"/>
    <w:rsid w:val="00EE5490"/>
    <w:rsid w:val="00F26EED"/>
    <w:rsid w:val="00F344FC"/>
    <w:rsid w:val="00F432FC"/>
    <w:rsid w:val="00F512A3"/>
    <w:rsid w:val="00F6611D"/>
    <w:rsid w:val="00F67189"/>
    <w:rsid w:val="00F729AC"/>
    <w:rsid w:val="00F749BF"/>
    <w:rsid w:val="00F9163E"/>
    <w:rsid w:val="00F969B9"/>
    <w:rsid w:val="00FA1109"/>
    <w:rsid w:val="00FA6182"/>
    <w:rsid w:val="00FB3D2D"/>
    <w:rsid w:val="00FD607D"/>
    <w:rsid w:val="00FE452D"/>
    <w:rsid w:val="00FF37D8"/>
    <w:rsid w:val="00F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jstalinea">
    <w:name w:val="List Paragraph"/>
    <w:basedOn w:val="Standaard"/>
    <w:uiPriority w:val="34"/>
    <w:qFormat/>
    <w:rsid w:val="006B2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8773\OneDrive%20-%20Gemeente%20Amstelveen\Inkoopdossiers\2025\I&amp;A_2025_0087%20Nieuwbouw%20Kindcentrum%20Middenwaard\2%20Aankondigen,%20Aanmelden,%20Selecteren\1%20Selectiefase\Standaardformulier%20B%20Referentieformat%20Aveen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F4R4SHKKDZ5C-1075551559-138887</_dlc_DocId>
    <_dlc_DocIdUrl xmlns="b27a60b8-0f91-45e7-94a6-6d968b8d2558">
      <Url>https://amstelveen.sharepoint.com/sites/IenA/_layouts/15/DocIdRedir.aspx?ID=F4R4SHKKDZ5C-1075551559-138887</Url>
      <Description>F4R4SHKKDZ5C-1075551559-138887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D2D07CAA-9312-4DAC-901B-BB275E90D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4DB89-2FAC-484F-A1EB-0CD552DC49B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Standaardformulier B Referentieformat Aveen</Template>
  <TotalTime>12</TotalTime>
  <Pages>4</Pages>
  <Words>702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Damsma, Tjitse</dc:creator>
  <cp:lastModifiedBy>Damsma, Tjitse</cp:lastModifiedBy>
  <cp:revision>16</cp:revision>
  <cp:lastPrinted>2017-03-20T10:31:00Z</cp:lastPrinted>
  <dcterms:created xsi:type="dcterms:W3CDTF">2026-05-31T20:32:00Z</dcterms:created>
  <dcterms:modified xsi:type="dcterms:W3CDTF">2026-06-26T08:27:00Z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d03115e7-a5d0-43bb-b1d2-606c03075b11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